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3AEB3" w14:textId="77777777" w:rsidR="004D7ECB" w:rsidRDefault="004D7ECB" w:rsidP="004D7E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Colin HENNAND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701DD8C" w14:textId="77777777" w:rsidR="004D7ECB" w:rsidRDefault="004D7ECB" w:rsidP="004D7E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2D9D1981" w14:textId="77777777" w:rsidR="004D7ECB" w:rsidRDefault="004D7ECB" w:rsidP="004D7E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E834F0" w14:textId="77777777" w:rsidR="004D7ECB" w:rsidRDefault="004D7ECB" w:rsidP="004D7E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43DB8B" w14:textId="77777777" w:rsidR="004D7ECB" w:rsidRDefault="004D7ECB" w:rsidP="004D7EC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He led a group of 3 men-at-arms and 8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archer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serving at sea(q.v.).</w:t>
      </w:r>
    </w:p>
    <w:p w14:paraId="1F4A1CD2" w14:textId="77777777" w:rsidR="004D7ECB" w:rsidRDefault="004D7ECB" w:rsidP="004D7EC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m.10,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940560A" w14:textId="77777777" w:rsidR="004D7ECB" w:rsidRDefault="004D7ECB" w:rsidP="004D7EC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431AEDA" w14:textId="77777777" w:rsidR="004D7ECB" w:rsidRDefault="004D7ECB" w:rsidP="004D7E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0DA65A" w14:textId="77777777" w:rsidR="004D7ECB" w:rsidRDefault="004D7ECB" w:rsidP="004D7EC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B3BDA3" w14:textId="77777777" w:rsidR="004D7ECB" w:rsidRDefault="004D7ECB" w:rsidP="004D7E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2021</w:t>
      </w:r>
    </w:p>
    <w:p w14:paraId="68F2E66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C9530" w14:textId="77777777" w:rsidR="004D7ECB" w:rsidRDefault="004D7ECB" w:rsidP="009139A6">
      <w:r>
        <w:separator/>
      </w:r>
    </w:p>
  </w:endnote>
  <w:endnote w:type="continuationSeparator" w:id="0">
    <w:p w14:paraId="345A3EC5" w14:textId="77777777" w:rsidR="004D7ECB" w:rsidRDefault="004D7E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282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6AB2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A30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DFE12" w14:textId="77777777" w:rsidR="004D7ECB" w:rsidRDefault="004D7ECB" w:rsidP="009139A6">
      <w:r>
        <w:separator/>
      </w:r>
    </w:p>
  </w:footnote>
  <w:footnote w:type="continuationSeparator" w:id="0">
    <w:p w14:paraId="7A6E7439" w14:textId="77777777" w:rsidR="004D7ECB" w:rsidRDefault="004D7E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960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58A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1D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ECB"/>
    <w:rsid w:val="000666E0"/>
    <w:rsid w:val="002510B7"/>
    <w:rsid w:val="004D7EC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7567F"/>
  <w15:chartTrackingRefBased/>
  <w15:docId w15:val="{BD256D73-7AEF-45B2-9C53-48CAE43E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2022-01-26T19:18:00Z</dcterms:created>
  <dcterms:modified xsi:type="dcterms:W3CDTF">2022-01-26T19:18:00Z</dcterms:modified>
</cp:coreProperties>
</file>